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6A4D61" w14:textId="77777777" w:rsidR="006E5D65" w:rsidRPr="00B169DF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 w:rsidRPr="00B169DF">
        <w:rPr>
          <w:rFonts w:ascii="Corbel" w:hAnsi="Corbel"/>
          <w:b/>
          <w:bCs/>
        </w:rPr>
        <w:tab/>
      </w:r>
      <w:r w:rsidR="00D8678B" w:rsidRPr="00B169DF">
        <w:rPr>
          <w:rFonts w:ascii="Corbel" w:hAnsi="Corbel"/>
          <w:bCs/>
          <w:i/>
        </w:rPr>
        <w:t xml:space="preserve">Załącznik nr </w:t>
      </w:r>
      <w:r w:rsidR="006F31E2" w:rsidRPr="00B169DF">
        <w:rPr>
          <w:rFonts w:ascii="Corbel" w:hAnsi="Corbel"/>
          <w:bCs/>
          <w:i/>
        </w:rPr>
        <w:t>1.5</w:t>
      </w:r>
      <w:r w:rsidR="00D8678B" w:rsidRPr="00B169DF">
        <w:rPr>
          <w:rFonts w:ascii="Corbel" w:hAnsi="Corbel"/>
          <w:bCs/>
          <w:i/>
        </w:rPr>
        <w:t xml:space="preserve"> do Zarządzenia</w:t>
      </w:r>
      <w:r w:rsidR="002A22BF" w:rsidRPr="00B169DF">
        <w:rPr>
          <w:rFonts w:ascii="Corbel" w:hAnsi="Corbel"/>
          <w:bCs/>
          <w:i/>
        </w:rPr>
        <w:t xml:space="preserve"> Rektora </w:t>
      </w:r>
      <w:proofErr w:type="gramStart"/>
      <w:r w:rsidR="002A22BF" w:rsidRPr="00B169DF">
        <w:rPr>
          <w:rFonts w:ascii="Corbel" w:hAnsi="Corbel"/>
          <w:bCs/>
          <w:i/>
        </w:rPr>
        <w:t xml:space="preserve">UR </w:t>
      </w:r>
      <w:r w:rsidR="00CD6897" w:rsidRPr="00B169DF">
        <w:rPr>
          <w:rFonts w:ascii="Corbel" w:hAnsi="Corbel"/>
          <w:bCs/>
          <w:i/>
        </w:rPr>
        <w:t xml:space="preserve"> nr</w:t>
      </w:r>
      <w:proofErr w:type="gramEnd"/>
      <w:r w:rsidR="00CD6897" w:rsidRPr="00B169DF">
        <w:rPr>
          <w:rFonts w:ascii="Corbel" w:hAnsi="Corbel"/>
          <w:bCs/>
          <w:i/>
        </w:rPr>
        <w:t xml:space="preserve"> </w:t>
      </w:r>
      <w:r w:rsidR="005F41B9">
        <w:rPr>
          <w:rFonts w:ascii="Corbel" w:hAnsi="Corbel"/>
          <w:bCs/>
          <w:i/>
        </w:rPr>
        <w:t>61/2025</w:t>
      </w:r>
    </w:p>
    <w:p w14:paraId="3D27520A" w14:textId="77777777" w:rsidR="0085747A" w:rsidRPr="00B169DF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SYLABUS</w:t>
      </w:r>
    </w:p>
    <w:p w14:paraId="28830E45" w14:textId="2C768052" w:rsidR="0085747A" w:rsidRPr="00B169DF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B169DF">
        <w:rPr>
          <w:rFonts w:ascii="Corbel" w:hAnsi="Corbel"/>
          <w:b/>
          <w:smallCaps/>
          <w:sz w:val="24"/>
          <w:szCs w:val="24"/>
        </w:rPr>
        <w:t xml:space="preserve"> </w:t>
      </w:r>
      <w:r w:rsidR="00EA164A" w:rsidRPr="00EA164A">
        <w:rPr>
          <w:rFonts w:ascii="Corbel" w:hAnsi="Corbel"/>
          <w:i/>
          <w:smallCaps/>
          <w:sz w:val="24"/>
          <w:szCs w:val="24"/>
        </w:rPr>
        <w:t>2025-202</w:t>
      </w:r>
      <w:r w:rsidR="00FD4B3A">
        <w:rPr>
          <w:rFonts w:ascii="Corbel" w:hAnsi="Corbel"/>
          <w:i/>
          <w:smallCaps/>
          <w:sz w:val="24"/>
          <w:szCs w:val="24"/>
        </w:rPr>
        <w:t>7</w:t>
      </w:r>
    </w:p>
    <w:p w14:paraId="46C72F3A" w14:textId="77777777" w:rsidR="0085747A" w:rsidRPr="00B169DF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</w:t>
      </w:r>
      <w:r w:rsidR="00D3397B" w:rsidRPr="00B169DF">
        <w:rPr>
          <w:rFonts w:ascii="Corbel" w:hAnsi="Corbel"/>
          <w:i/>
          <w:sz w:val="24"/>
          <w:szCs w:val="24"/>
        </w:rPr>
        <w:t xml:space="preserve">       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="0085747A" w:rsidRPr="00B169DF">
        <w:rPr>
          <w:rFonts w:ascii="Corbel" w:hAnsi="Corbel"/>
          <w:i/>
          <w:sz w:val="20"/>
          <w:szCs w:val="20"/>
        </w:rPr>
        <w:t>(skrajne daty</w:t>
      </w:r>
      <w:r w:rsidR="0085747A" w:rsidRPr="00B169DF">
        <w:rPr>
          <w:rFonts w:ascii="Corbel" w:hAnsi="Corbel"/>
          <w:sz w:val="20"/>
          <w:szCs w:val="20"/>
        </w:rPr>
        <w:t>)</w:t>
      </w:r>
    </w:p>
    <w:p w14:paraId="626BACD1" w14:textId="5B4DB03D" w:rsidR="00445970" w:rsidRPr="00B169DF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  <w:t xml:space="preserve">Rok akademicki   </w:t>
      </w:r>
      <w:r w:rsidR="00EA164A" w:rsidRPr="00FD4B3A">
        <w:rPr>
          <w:rFonts w:ascii="Corbel" w:hAnsi="Corbel"/>
          <w:sz w:val="20"/>
          <w:szCs w:val="20"/>
        </w:rPr>
        <w:t>202</w:t>
      </w:r>
      <w:r w:rsidR="0047320E">
        <w:rPr>
          <w:rFonts w:ascii="Corbel" w:hAnsi="Corbel"/>
          <w:sz w:val="20"/>
          <w:szCs w:val="20"/>
        </w:rPr>
        <w:t>6</w:t>
      </w:r>
      <w:r w:rsidR="00EA164A" w:rsidRPr="00FD4B3A">
        <w:rPr>
          <w:rFonts w:ascii="Corbel" w:hAnsi="Corbel"/>
          <w:sz w:val="20"/>
          <w:szCs w:val="20"/>
        </w:rPr>
        <w:t>-202</w:t>
      </w:r>
      <w:r w:rsidR="0047320E">
        <w:rPr>
          <w:rFonts w:ascii="Corbel" w:hAnsi="Corbel"/>
          <w:sz w:val="20"/>
          <w:szCs w:val="20"/>
        </w:rPr>
        <w:t>7</w:t>
      </w:r>
    </w:p>
    <w:p w14:paraId="57D1CB94" w14:textId="77777777"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267BDE0F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B169DF" w14:paraId="47D04418" w14:textId="77777777" w:rsidTr="00EA164A">
        <w:tc>
          <w:tcPr>
            <w:tcW w:w="2694" w:type="dxa"/>
            <w:vAlign w:val="center"/>
          </w:tcPr>
          <w:p w14:paraId="7902B180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77606359" w14:textId="25386CFB" w:rsidR="0085747A" w:rsidRPr="00B169DF" w:rsidRDefault="00EA164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A164A">
              <w:rPr>
                <w:rFonts w:ascii="Corbel" w:hAnsi="Corbel"/>
                <w:b w:val="0"/>
                <w:sz w:val="24"/>
                <w:szCs w:val="24"/>
              </w:rPr>
              <w:t>Wystąpienia publiczne i prezentacje biznesowe</w:t>
            </w:r>
          </w:p>
        </w:tc>
      </w:tr>
      <w:tr w:rsidR="0085747A" w:rsidRPr="00B169DF" w14:paraId="1C73B79F" w14:textId="77777777" w:rsidTr="00EA164A">
        <w:tc>
          <w:tcPr>
            <w:tcW w:w="2694" w:type="dxa"/>
            <w:vAlign w:val="center"/>
          </w:tcPr>
          <w:p w14:paraId="1BD122D0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41315416" w14:textId="629D2D45" w:rsidR="0085747A" w:rsidRPr="00B169DF" w:rsidRDefault="00EA164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A164A">
              <w:rPr>
                <w:rFonts w:ascii="Corbel" w:hAnsi="Corbel"/>
                <w:b w:val="0"/>
                <w:sz w:val="24"/>
                <w:szCs w:val="24"/>
              </w:rPr>
              <w:t>E/II/EM/C.8</w:t>
            </w:r>
          </w:p>
        </w:tc>
      </w:tr>
      <w:tr w:rsidR="00EA164A" w:rsidRPr="00B169DF" w14:paraId="16869A12" w14:textId="77777777" w:rsidTr="00EA164A">
        <w:tc>
          <w:tcPr>
            <w:tcW w:w="2694" w:type="dxa"/>
            <w:vAlign w:val="center"/>
          </w:tcPr>
          <w:p w14:paraId="1E580A42" w14:textId="77777777" w:rsidR="00EA164A" w:rsidRPr="00B169DF" w:rsidRDefault="00EA164A" w:rsidP="00EA164A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Pr="00B169DF">
              <w:rPr>
                <w:rFonts w:ascii="Corbel" w:hAnsi="Corbel"/>
                <w:sz w:val="24"/>
                <w:szCs w:val="24"/>
              </w:rPr>
              <w:t>azwa jednostki prowadzącej kierunek</w:t>
            </w:r>
          </w:p>
        </w:tc>
        <w:tc>
          <w:tcPr>
            <w:tcW w:w="7087" w:type="dxa"/>
            <w:vAlign w:val="center"/>
          </w:tcPr>
          <w:p w14:paraId="328E41FF" w14:textId="5A98A001" w:rsidR="00EA164A" w:rsidRPr="00B169DF" w:rsidRDefault="00EA164A" w:rsidP="00EA164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Wydział Ekonomii i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FInansów</w:t>
            </w:r>
            <w:proofErr w:type="spellEnd"/>
          </w:p>
        </w:tc>
      </w:tr>
      <w:tr w:rsidR="00EA164A" w:rsidRPr="00B169DF" w14:paraId="5BAECA77" w14:textId="77777777" w:rsidTr="00EA164A">
        <w:tc>
          <w:tcPr>
            <w:tcW w:w="2694" w:type="dxa"/>
            <w:vAlign w:val="center"/>
          </w:tcPr>
          <w:p w14:paraId="44D1747D" w14:textId="77777777" w:rsidR="00EA164A" w:rsidRPr="00B169DF" w:rsidRDefault="00EA164A" w:rsidP="00EA164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26EB1FB" w14:textId="4D522260" w:rsidR="00EA164A" w:rsidRPr="00B169DF" w:rsidRDefault="00EA164A" w:rsidP="00EA164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66098">
              <w:rPr>
                <w:rFonts w:ascii="Corbel" w:hAnsi="Corbel"/>
                <w:b w:val="0"/>
                <w:sz w:val="24"/>
                <w:szCs w:val="24"/>
              </w:rPr>
              <w:t>Katedra Marketingu i Przedsiębiorczości</w:t>
            </w:r>
          </w:p>
        </w:tc>
      </w:tr>
      <w:tr w:rsidR="00EA164A" w:rsidRPr="00B169DF" w14:paraId="1E50B128" w14:textId="77777777" w:rsidTr="00EA164A">
        <w:tc>
          <w:tcPr>
            <w:tcW w:w="2694" w:type="dxa"/>
            <w:vAlign w:val="center"/>
          </w:tcPr>
          <w:p w14:paraId="5B9A20BA" w14:textId="77777777" w:rsidR="00EA164A" w:rsidRPr="00B169DF" w:rsidRDefault="00EA164A" w:rsidP="00EA164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42E6762F" w14:textId="62FD9969" w:rsidR="00EA164A" w:rsidRPr="00B169DF" w:rsidRDefault="00EA164A" w:rsidP="00EA164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66098">
              <w:rPr>
                <w:rFonts w:ascii="Corbel" w:hAnsi="Corbel"/>
                <w:b w:val="0"/>
                <w:sz w:val="24"/>
                <w:szCs w:val="24"/>
              </w:rPr>
              <w:t>Ekonomia</w:t>
            </w:r>
          </w:p>
        </w:tc>
      </w:tr>
      <w:tr w:rsidR="00EA164A" w:rsidRPr="00B169DF" w14:paraId="173F9A1E" w14:textId="77777777" w:rsidTr="00EA164A">
        <w:tc>
          <w:tcPr>
            <w:tcW w:w="2694" w:type="dxa"/>
            <w:vAlign w:val="center"/>
          </w:tcPr>
          <w:p w14:paraId="18A91B55" w14:textId="77777777" w:rsidR="00EA164A" w:rsidRPr="00B169DF" w:rsidRDefault="00EA164A" w:rsidP="00EA164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2A8A5084" w14:textId="5D89A434" w:rsidR="00EA164A" w:rsidRPr="00B169DF" w:rsidRDefault="00EA164A" w:rsidP="00EA164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A164A">
              <w:rPr>
                <w:rFonts w:ascii="Corbel" w:hAnsi="Corbel"/>
                <w:b w:val="0"/>
                <w:sz w:val="24"/>
                <w:szCs w:val="24"/>
              </w:rPr>
              <w:t>Drugiego stopnia</w:t>
            </w:r>
          </w:p>
        </w:tc>
      </w:tr>
      <w:tr w:rsidR="00EA164A" w:rsidRPr="00B169DF" w14:paraId="09704C92" w14:textId="77777777" w:rsidTr="00EA164A">
        <w:tc>
          <w:tcPr>
            <w:tcW w:w="2694" w:type="dxa"/>
            <w:vAlign w:val="center"/>
          </w:tcPr>
          <w:p w14:paraId="7E083348" w14:textId="77777777" w:rsidR="00EA164A" w:rsidRPr="00B169DF" w:rsidRDefault="00EA164A" w:rsidP="00EA164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1BA44ED0" w14:textId="62A50661" w:rsidR="00EA164A" w:rsidRPr="00B169DF" w:rsidRDefault="00EA164A" w:rsidP="00EA164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  <w:proofErr w:type="spellEnd"/>
          </w:p>
        </w:tc>
      </w:tr>
      <w:tr w:rsidR="00EA164A" w:rsidRPr="00B169DF" w14:paraId="69A67476" w14:textId="77777777" w:rsidTr="00EA164A">
        <w:tc>
          <w:tcPr>
            <w:tcW w:w="2694" w:type="dxa"/>
            <w:vAlign w:val="center"/>
          </w:tcPr>
          <w:p w14:paraId="343629B3" w14:textId="77777777" w:rsidR="00EA164A" w:rsidRPr="00B169DF" w:rsidRDefault="00EA164A" w:rsidP="00EA164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1CEA7565" w14:textId="6FF2A8D4" w:rsidR="00EA164A" w:rsidRPr="00B169DF" w:rsidRDefault="00EA164A" w:rsidP="00EA164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EA164A" w:rsidRPr="00B169DF" w14:paraId="408606B9" w14:textId="77777777" w:rsidTr="00EA164A">
        <w:tc>
          <w:tcPr>
            <w:tcW w:w="2694" w:type="dxa"/>
            <w:vAlign w:val="center"/>
          </w:tcPr>
          <w:p w14:paraId="31CECBBA" w14:textId="77777777" w:rsidR="00EA164A" w:rsidRPr="00B169DF" w:rsidRDefault="00EA164A" w:rsidP="00EA164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656A77E2" w14:textId="35B289A0" w:rsidR="00EA164A" w:rsidRPr="00B169DF" w:rsidRDefault="00EA164A" w:rsidP="00EA164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A164A">
              <w:rPr>
                <w:rFonts w:ascii="Corbel" w:hAnsi="Corbel"/>
                <w:b w:val="0"/>
                <w:sz w:val="24"/>
                <w:szCs w:val="24"/>
              </w:rPr>
              <w:t>Rok II semestr III</w:t>
            </w:r>
          </w:p>
        </w:tc>
      </w:tr>
      <w:tr w:rsidR="00EA164A" w:rsidRPr="00B169DF" w14:paraId="2DECF7EA" w14:textId="77777777" w:rsidTr="00EA164A">
        <w:tc>
          <w:tcPr>
            <w:tcW w:w="2694" w:type="dxa"/>
            <w:vAlign w:val="center"/>
          </w:tcPr>
          <w:p w14:paraId="70BCB714" w14:textId="77777777" w:rsidR="00EA164A" w:rsidRPr="00B169DF" w:rsidRDefault="00EA164A" w:rsidP="00EA164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12C86C3C" w14:textId="526A1868" w:rsidR="00EA164A" w:rsidRPr="00B169DF" w:rsidRDefault="00EA164A" w:rsidP="00EA164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A164A"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</w:p>
        </w:tc>
      </w:tr>
      <w:tr w:rsidR="00EA164A" w:rsidRPr="00B169DF" w14:paraId="02330AD7" w14:textId="77777777" w:rsidTr="00EA164A">
        <w:tc>
          <w:tcPr>
            <w:tcW w:w="2694" w:type="dxa"/>
            <w:vAlign w:val="center"/>
          </w:tcPr>
          <w:p w14:paraId="76EF95BC" w14:textId="77777777" w:rsidR="00EA164A" w:rsidRPr="00B169DF" w:rsidRDefault="00EA164A" w:rsidP="00EA164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6050434F" w14:textId="6CA30F31" w:rsidR="00EA164A" w:rsidRPr="00B169DF" w:rsidRDefault="00EA164A" w:rsidP="00EA164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EA164A" w:rsidRPr="00B169DF" w14:paraId="7EEC1137" w14:textId="77777777" w:rsidTr="00EA164A">
        <w:tc>
          <w:tcPr>
            <w:tcW w:w="2694" w:type="dxa"/>
            <w:vAlign w:val="center"/>
          </w:tcPr>
          <w:p w14:paraId="7B33851C" w14:textId="77777777" w:rsidR="00EA164A" w:rsidRPr="00B169DF" w:rsidRDefault="00EA164A" w:rsidP="00EA164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02868D6C" w14:textId="3C870043" w:rsidR="00EA164A" w:rsidRPr="00B169DF" w:rsidRDefault="00EA164A" w:rsidP="00EA164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A164A">
              <w:rPr>
                <w:rFonts w:ascii="Corbel" w:hAnsi="Corbel"/>
                <w:b w:val="0"/>
                <w:sz w:val="24"/>
                <w:szCs w:val="24"/>
              </w:rPr>
              <w:t>dr hab. Grzegorz Hajduk, prof. UR</w:t>
            </w:r>
          </w:p>
        </w:tc>
      </w:tr>
      <w:tr w:rsidR="00EA164A" w:rsidRPr="00B169DF" w14:paraId="5B25B231" w14:textId="77777777" w:rsidTr="00EA164A">
        <w:tc>
          <w:tcPr>
            <w:tcW w:w="2694" w:type="dxa"/>
            <w:vAlign w:val="center"/>
          </w:tcPr>
          <w:p w14:paraId="415D78E6" w14:textId="77777777" w:rsidR="00EA164A" w:rsidRPr="00B169DF" w:rsidRDefault="00EA164A" w:rsidP="00EA164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39F3DB02" w14:textId="050F9FCF" w:rsidR="00EA164A" w:rsidRPr="00B169DF" w:rsidRDefault="00EA164A" w:rsidP="00EA164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A164A">
              <w:rPr>
                <w:rFonts w:ascii="Corbel" w:hAnsi="Corbel"/>
                <w:b w:val="0"/>
                <w:sz w:val="24"/>
                <w:szCs w:val="24"/>
              </w:rPr>
              <w:t>dr hab. Grzegorz Hajduk, prof. UR</w:t>
            </w:r>
          </w:p>
        </w:tc>
      </w:tr>
    </w:tbl>
    <w:p w14:paraId="5031F32B" w14:textId="77777777" w:rsidR="0085747A" w:rsidRPr="00B169D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14:paraId="274A8BA5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71DBF64E" w14:textId="77777777"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1E850579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B169DF" w14:paraId="7F2D1589" w14:textId="77777777" w:rsidTr="00FD4B3A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FC573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14:paraId="73B6CC74" w14:textId="77777777" w:rsidR="00015B8F" w:rsidRPr="00B169D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E6BC3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Wykł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08E7C9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B102F5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Konw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CB2AED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A893C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Sem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AF930C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A8FB71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Prakt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C2EDD9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2B88D4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169DF" w14:paraId="6B66AF77" w14:textId="77777777" w:rsidTr="00FD4B3A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037F4" w14:textId="11262A24" w:rsidR="00015B8F" w:rsidRPr="00B169DF" w:rsidRDefault="00FD4B3A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F9057" w14:textId="77482AC1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12774" w14:textId="213B59BE" w:rsidR="00015B8F" w:rsidRPr="00B169DF" w:rsidRDefault="00EA164A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382C7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CECE0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82C62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B91BA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27C84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F95AB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D800F" w14:textId="7CEE8F82" w:rsidR="00015B8F" w:rsidRPr="00B169DF" w:rsidRDefault="00EA164A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5F1A1B84" w14:textId="77777777" w:rsidR="00923D7D" w:rsidRPr="00B169DF" w:rsidRDefault="00923D7D" w:rsidP="00EA164A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079E76F1" w14:textId="77777777" w:rsidR="0085747A" w:rsidRPr="00B169D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14:paraId="6545A2D0" w14:textId="414338E3" w:rsidR="0085747A" w:rsidRPr="00B169DF" w:rsidRDefault="00EA164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 w:hint="eastAsia"/>
          <w:b w:val="0"/>
          <w:szCs w:val="24"/>
        </w:rPr>
        <w:t>☑</w:t>
      </w:r>
      <w:r w:rsidR="0085747A" w:rsidRPr="00B169DF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3B83E64C" w14:textId="77777777"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4E26B831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3E750DB0" w14:textId="01304631" w:rsidR="00E22FBC" w:rsidRPr="00B169DF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>For</w:t>
      </w:r>
      <w:r w:rsidR="00445970" w:rsidRPr="00B169DF">
        <w:rPr>
          <w:rFonts w:ascii="Corbel" w:hAnsi="Corbel"/>
          <w:smallCaps w:val="0"/>
          <w:szCs w:val="24"/>
        </w:rPr>
        <w:t xml:space="preserve">ma zaliczenia </w:t>
      </w:r>
      <w:r w:rsidR="00DC582B" w:rsidRPr="00B169DF">
        <w:rPr>
          <w:rFonts w:ascii="Corbel" w:hAnsi="Corbel"/>
          <w:smallCaps w:val="0"/>
          <w:szCs w:val="24"/>
        </w:rPr>
        <w:t>przedmiotu (</w:t>
      </w:r>
      <w:r w:rsidRPr="00B169DF">
        <w:rPr>
          <w:rFonts w:ascii="Corbel" w:hAnsi="Corbel"/>
          <w:smallCaps w:val="0"/>
          <w:szCs w:val="24"/>
        </w:rPr>
        <w:t xml:space="preserve">z toku) </w:t>
      </w:r>
      <w:r w:rsidRPr="00B169DF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6571319A" w14:textId="77777777" w:rsidR="00EA164A" w:rsidRDefault="00EA164A" w:rsidP="00EA164A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</w:p>
    <w:p w14:paraId="2B9AE345" w14:textId="66ABBCA7" w:rsidR="009C54AE" w:rsidRPr="00B169DF" w:rsidRDefault="00EA164A" w:rsidP="00EA164A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zCs w:val="24"/>
        </w:rPr>
      </w:pPr>
      <w:r w:rsidRPr="00EA164A">
        <w:rPr>
          <w:rFonts w:ascii="Corbel" w:hAnsi="Corbel"/>
          <w:b w:val="0"/>
          <w:smallCaps w:val="0"/>
          <w:szCs w:val="24"/>
        </w:rPr>
        <w:t>zaliczenie z oceną</w:t>
      </w:r>
    </w:p>
    <w:p w14:paraId="700D88BC" w14:textId="77777777" w:rsidR="00E960BB" w:rsidRPr="00B169DF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24376C0" w14:textId="77777777" w:rsidR="00E960BB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05AAC19B" w14:textId="77777777" w:rsidTr="00745302">
        <w:tc>
          <w:tcPr>
            <w:tcW w:w="9670" w:type="dxa"/>
          </w:tcPr>
          <w:p w14:paraId="19D46EC9" w14:textId="002B692B" w:rsidR="0085747A" w:rsidRPr="00B169DF" w:rsidRDefault="00EA164A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A164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podstawy wiedzy z zakresu ekonomii i zarządzania, znajomość zasad funkcjonowania podmiotów gospodarczych na rynku, podstawowe umiejętności w zakresie komunikacji pisemnej i ustnej, w tym zdolność do przygotowywania prezentacji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</w:tc>
      </w:tr>
    </w:tbl>
    <w:p w14:paraId="02D21936" w14:textId="77777777" w:rsidR="00153C41" w:rsidRPr="00B169DF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511DE9CC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lastRenderedPageBreak/>
        <w:t>3.</w:t>
      </w:r>
      <w:r w:rsidR="0085747A" w:rsidRPr="00B169DF">
        <w:rPr>
          <w:rFonts w:ascii="Corbel" w:hAnsi="Corbel"/>
          <w:szCs w:val="24"/>
        </w:rPr>
        <w:t xml:space="preserve"> </w:t>
      </w:r>
      <w:r w:rsidR="00A84C85" w:rsidRPr="00B169DF">
        <w:rPr>
          <w:rFonts w:ascii="Corbel" w:hAnsi="Corbel"/>
          <w:szCs w:val="24"/>
        </w:rPr>
        <w:t xml:space="preserve">cele, efekty uczenia </w:t>
      </w:r>
      <w:proofErr w:type="gramStart"/>
      <w:r w:rsidR="00A84C85" w:rsidRPr="00B169DF">
        <w:rPr>
          <w:rFonts w:ascii="Corbel" w:hAnsi="Corbel"/>
          <w:szCs w:val="24"/>
        </w:rPr>
        <w:t>się</w:t>
      </w:r>
      <w:r w:rsidR="0085747A" w:rsidRPr="00B169DF">
        <w:rPr>
          <w:rFonts w:ascii="Corbel" w:hAnsi="Corbel"/>
          <w:szCs w:val="24"/>
        </w:rPr>
        <w:t xml:space="preserve"> ,</w:t>
      </w:r>
      <w:proofErr w:type="gramEnd"/>
      <w:r w:rsidR="0085747A" w:rsidRPr="00B169DF">
        <w:rPr>
          <w:rFonts w:ascii="Corbel" w:hAnsi="Corbel"/>
          <w:szCs w:val="24"/>
        </w:rPr>
        <w:t xml:space="preserve"> treści Programowe i stosowane metody Dydaktyczne</w:t>
      </w:r>
    </w:p>
    <w:p w14:paraId="039F09A6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741DF87" w14:textId="77777777" w:rsidR="0085747A" w:rsidRPr="00B169DF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p w14:paraId="0528F6B1" w14:textId="77777777" w:rsidR="00F83B28" w:rsidRPr="00B169DF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DC582B" w:rsidRPr="00B169DF" w14:paraId="1CDA7931" w14:textId="77777777" w:rsidTr="00EA164A">
        <w:tc>
          <w:tcPr>
            <w:tcW w:w="843" w:type="dxa"/>
            <w:vAlign w:val="center"/>
          </w:tcPr>
          <w:p w14:paraId="0F8CA411" w14:textId="0748CB0A" w:rsidR="00DC582B" w:rsidRPr="00B169DF" w:rsidRDefault="00DC582B" w:rsidP="00DC582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7" w:type="dxa"/>
            <w:vAlign w:val="center"/>
          </w:tcPr>
          <w:p w14:paraId="217EE9C2" w14:textId="29D3766B" w:rsidR="00DC582B" w:rsidRPr="00B169DF" w:rsidRDefault="00DC582B" w:rsidP="00DC582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Zaznajomienie z podstawowymi zasadami prezentacji publicznych </w:t>
            </w:r>
          </w:p>
        </w:tc>
      </w:tr>
      <w:tr w:rsidR="00DC582B" w:rsidRPr="00B169DF" w14:paraId="13BF78E5" w14:textId="77777777" w:rsidTr="00EA164A">
        <w:tc>
          <w:tcPr>
            <w:tcW w:w="843" w:type="dxa"/>
            <w:vAlign w:val="center"/>
          </w:tcPr>
          <w:p w14:paraId="04680BBF" w14:textId="640D3CFC" w:rsidR="00DC582B" w:rsidRPr="00B169DF" w:rsidRDefault="00DC582B" w:rsidP="00DC582B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7" w:type="dxa"/>
            <w:vAlign w:val="center"/>
          </w:tcPr>
          <w:p w14:paraId="269741AE" w14:textId="3072B46C" w:rsidR="00DC582B" w:rsidRPr="00B169DF" w:rsidRDefault="00DC582B" w:rsidP="00DC582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Zaznajomienie z zasadami przygotowania i prowadzenia prezentacji biznesowych</w:t>
            </w:r>
          </w:p>
        </w:tc>
      </w:tr>
      <w:tr w:rsidR="00DC582B" w:rsidRPr="00B169DF" w14:paraId="25675DC2" w14:textId="77777777" w:rsidTr="00EA164A">
        <w:tc>
          <w:tcPr>
            <w:tcW w:w="843" w:type="dxa"/>
            <w:vAlign w:val="center"/>
          </w:tcPr>
          <w:p w14:paraId="39CD3DAD" w14:textId="2D720DB4" w:rsidR="00DC582B" w:rsidRPr="00B169DF" w:rsidRDefault="00DC582B" w:rsidP="00DC582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677" w:type="dxa"/>
            <w:vAlign w:val="center"/>
          </w:tcPr>
          <w:p w14:paraId="11C3F3A9" w14:textId="7283D8F6" w:rsidR="00DC582B" w:rsidRPr="00B169DF" w:rsidRDefault="00DC582B" w:rsidP="00DC582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Praktyczne przygotowanie do wystąpień publicznych</w:t>
            </w:r>
          </w:p>
        </w:tc>
      </w:tr>
    </w:tbl>
    <w:p w14:paraId="627E96CF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2D6C7577" w14:textId="77777777" w:rsidR="001D7B54" w:rsidRPr="00B169DF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  <w:r w:rsidR="00445970" w:rsidRPr="00B169DF">
        <w:rPr>
          <w:rFonts w:ascii="Corbel" w:hAnsi="Corbel"/>
          <w:sz w:val="24"/>
          <w:szCs w:val="24"/>
        </w:rPr>
        <w:t xml:space="preserve"> </w:t>
      </w:r>
    </w:p>
    <w:p w14:paraId="34E33025" w14:textId="77777777" w:rsidR="001D7B54" w:rsidRPr="00B169DF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B169DF" w14:paraId="7806A2C2" w14:textId="77777777" w:rsidTr="00EA164A">
        <w:tc>
          <w:tcPr>
            <w:tcW w:w="1681" w:type="dxa"/>
            <w:vAlign w:val="center"/>
          </w:tcPr>
          <w:p w14:paraId="0ABAD416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B169DF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14:paraId="3C66FEE6" w14:textId="77777777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564D8C27" w14:textId="77777777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Odniesienie do </w:t>
            </w:r>
            <w:proofErr w:type="gramStart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efektów  kierunkowych</w:t>
            </w:r>
            <w:proofErr w:type="gramEnd"/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30395F" w:rsidRPr="00B169D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EA164A" w:rsidRPr="00B169DF" w14:paraId="4C607F6F" w14:textId="77777777" w:rsidTr="00EA164A">
        <w:tc>
          <w:tcPr>
            <w:tcW w:w="1681" w:type="dxa"/>
          </w:tcPr>
          <w:p w14:paraId="319EF094" w14:textId="77777777" w:rsidR="00EA164A" w:rsidRPr="00B169DF" w:rsidRDefault="00EA164A" w:rsidP="00EA164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4" w:type="dxa"/>
            <w:vAlign w:val="center"/>
          </w:tcPr>
          <w:p w14:paraId="39801A3C" w14:textId="205D7EF3" w:rsidR="00EA164A" w:rsidRPr="00B169DF" w:rsidRDefault="00EA164A" w:rsidP="00EA164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A164A">
              <w:rPr>
                <w:rFonts w:ascii="Corbel" w:hAnsi="Corbel"/>
                <w:b w:val="0"/>
                <w:smallCaps w:val="0"/>
                <w:szCs w:val="24"/>
              </w:rPr>
              <w:t>Zna i rozumie wieloaspektowe prawidłowości funkcjonowania rynku oraz rolę człowieka w kształtowaniu jego struktur</w:t>
            </w:r>
          </w:p>
        </w:tc>
        <w:tc>
          <w:tcPr>
            <w:tcW w:w="1865" w:type="dxa"/>
          </w:tcPr>
          <w:p w14:paraId="027B39AE" w14:textId="24E9642C" w:rsidR="00EA164A" w:rsidRPr="00B169DF" w:rsidRDefault="00EA164A" w:rsidP="00EA164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A164A">
              <w:rPr>
                <w:rFonts w:ascii="Corbel" w:hAnsi="Corbel"/>
                <w:b w:val="0"/>
                <w:smallCaps w:val="0"/>
                <w:szCs w:val="24"/>
              </w:rPr>
              <w:t>K_W03</w:t>
            </w:r>
          </w:p>
        </w:tc>
      </w:tr>
      <w:tr w:rsidR="00EA164A" w:rsidRPr="00B169DF" w14:paraId="24B82645" w14:textId="77777777" w:rsidTr="00EA164A">
        <w:tc>
          <w:tcPr>
            <w:tcW w:w="1681" w:type="dxa"/>
          </w:tcPr>
          <w:p w14:paraId="2D059A26" w14:textId="77777777" w:rsidR="00EA164A" w:rsidRPr="00B169DF" w:rsidRDefault="00EA164A" w:rsidP="00EA164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  <w:vAlign w:val="center"/>
          </w:tcPr>
          <w:p w14:paraId="4AF75F99" w14:textId="3DDBF297" w:rsidR="00EA164A" w:rsidRPr="00B169DF" w:rsidRDefault="00EA164A" w:rsidP="00EA164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A164A">
              <w:rPr>
                <w:rFonts w:ascii="Corbel" w:hAnsi="Corbel"/>
                <w:b w:val="0"/>
                <w:smallCaps w:val="0"/>
                <w:szCs w:val="24"/>
              </w:rPr>
              <w:t>Zna i rozumie zasady funkcjonowania podmiotów gospodarczych i instytucji w ujęciu krajowym i międzynarodowym w warunkach zmieniającego się otoczenia</w:t>
            </w:r>
          </w:p>
        </w:tc>
        <w:tc>
          <w:tcPr>
            <w:tcW w:w="1865" w:type="dxa"/>
          </w:tcPr>
          <w:p w14:paraId="0F1B487A" w14:textId="4A828058" w:rsidR="00EA164A" w:rsidRPr="00B169DF" w:rsidRDefault="00EA164A" w:rsidP="00EA164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A164A">
              <w:rPr>
                <w:rFonts w:ascii="Corbel" w:hAnsi="Corbel"/>
                <w:b w:val="0"/>
                <w:smallCaps w:val="0"/>
                <w:szCs w:val="24"/>
              </w:rPr>
              <w:t>K_W0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</w:tr>
      <w:tr w:rsidR="00EA164A" w:rsidRPr="00B169DF" w14:paraId="0B4C5F6D" w14:textId="77777777" w:rsidTr="00EA164A">
        <w:tc>
          <w:tcPr>
            <w:tcW w:w="1681" w:type="dxa"/>
          </w:tcPr>
          <w:p w14:paraId="47A0F683" w14:textId="7FB6ADC6" w:rsidR="00EA164A" w:rsidRPr="00B169DF" w:rsidRDefault="00EA164A" w:rsidP="00EA164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5974" w:type="dxa"/>
            <w:vAlign w:val="center"/>
          </w:tcPr>
          <w:p w14:paraId="051DEA71" w14:textId="39F65B2E" w:rsidR="00EA164A" w:rsidRPr="00B169DF" w:rsidRDefault="00EA164A" w:rsidP="00EA164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A164A">
              <w:rPr>
                <w:rFonts w:ascii="Corbel" w:hAnsi="Corbel"/>
                <w:b w:val="0"/>
                <w:smallCaps w:val="0"/>
                <w:szCs w:val="24"/>
              </w:rPr>
              <w:t>Potrafi komunikować się ze zróżnicowanymi kręgami odbiorców na tematy specjalistyczne z zakresu ekonomii i finansów, w tym prowadzić debatę przedstawiając i oceniając prezentowane opinie i stanowiska</w:t>
            </w:r>
          </w:p>
        </w:tc>
        <w:tc>
          <w:tcPr>
            <w:tcW w:w="1865" w:type="dxa"/>
          </w:tcPr>
          <w:p w14:paraId="67B7A546" w14:textId="108980F6" w:rsidR="00EA164A" w:rsidRPr="00B169DF" w:rsidRDefault="00EA164A" w:rsidP="00EA164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A164A">
              <w:rPr>
                <w:rFonts w:ascii="Corbel" w:hAnsi="Corbel"/>
                <w:b w:val="0"/>
                <w:smallCaps w:val="0"/>
                <w:szCs w:val="24"/>
              </w:rPr>
              <w:t>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U</w:t>
            </w:r>
            <w:r w:rsidRPr="00EA164A"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8</w:t>
            </w:r>
          </w:p>
        </w:tc>
      </w:tr>
      <w:tr w:rsidR="00EA164A" w:rsidRPr="00B169DF" w14:paraId="48E8C276" w14:textId="77777777" w:rsidTr="00EA164A">
        <w:tc>
          <w:tcPr>
            <w:tcW w:w="1681" w:type="dxa"/>
          </w:tcPr>
          <w:p w14:paraId="1104502D" w14:textId="07552EB0" w:rsidR="00EA164A" w:rsidRPr="00B169DF" w:rsidRDefault="00EA164A" w:rsidP="00EA164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5974" w:type="dxa"/>
            <w:vAlign w:val="center"/>
          </w:tcPr>
          <w:p w14:paraId="6D849A8C" w14:textId="16D1E248" w:rsidR="00EA164A" w:rsidRPr="00EA164A" w:rsidRDefault="00EA164A" w:rsidP="00EA164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A164A">
              <w:rPr>
                <w:rFonts w:ascii="Corbel" w:hAnsi="Corbel"/>
                <w:b w:val="0"/>
                <w:smallCaps w:val="0"/>
                <w:szCs w:val="24"/>
              </w:rPr>
              <w:t>Potrafi przygotować prace pisemne oraz wystąpienia ustne w języku polskim i obcym z wykorzystaniem technik multimedialnych dotyczących problemów ekonomicznych i społecznych</w:t>
            </w:r>
          </w:p>
        </w:tc>
        <w:tc>
          <w:tcPr>
            <w:tcW w:w="1865" w:type="dxa"/>
          </w:tcPr>
          <w:p w14:paraId="1329E2A6" w14:textId="2490436E" w:rsidR="00EA164A" w:rsidRPr="00B169DF" w:rsidRDefault="00EA164A" w:rsidP="00EA164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A164A">
              <w:rPr>
                <w:rFonts w:ascii="Corbel" w:hAnsi="Corbel"/>
                <w:b w:val="0"/>
                <w:smallCaps w:val="0"/>
                <w:szCs w:val="24"/>
              </w:rPr>
              <w:t>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U</w:t>
            </w:r>
            <w:r w:rsidRPr="00EA164A"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9</w:t>
            </w:r>
          </w:p>
        </w:tc>
      </w:tr>
      <w:tr w:rsidR="00EA164A" w:rsidRPr="00B169DF" w14:paraId="7B8D9596" w14:textId="77777777" w:rsidTr="00EA164A">
        <w:tc>
          <w:tcPr>
            <w:tcW w:w="1681" w:type="dxa"/>
          </w:tcPr>
          <w:p w14:paraId="469DD8D2" w14:textId="3B25E29F" w:rsidR="00EA164A" w:rsidRPr="00B169DF" w:rsidRDefault="00EA164A" w:rsidP="00EA164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  <w:tc>
          <w:tcPr>
            <w:tcW w:w="5974" w:type="dxa"/>
            <w:vAlign w:val="center"/>
          </w:tcPr>
          <w:p w14:paraId="3093D957" w14:textId="636DEA00" w:rsidR="00EA164A" w:rsidRPr="00EA164A" w:rsidRDefault="00EA164A" w:rsidP="00EA164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A164A">
              <w:rPr>
                <w:rFonts w:ascii="Corbel" w:hAnsi="Corbel"/>
                <w:b w:val="0"/>
                <w:smallCaps w:val="0"/>
                <w:szCs w:val="24"/>
              </w:rPr>
              <w:t>Jest gotów do uznawania znaczenia wiedzy w rozwiązywaniu złożonych problemów poznawczych i praktycznych z zakresu ekonomii oraz konfrontowania wiedzy z ekspertami z praktyki gospodarczej w kontekście realizacji projektów badawczych i naukowych</w:t>
            </w:r>
          </w:p>
        </w:tc>
        <w:tc>
          <w:tcPr>
            <w:tcW w:w="1865" w:type="dxa"/>
          </w:tcPr>
          <w:p w14:paraId="3305AB68" w14:textId="6ABF7C4E" w:rsidR="00EA164A" w:rsidRPr="00B169DF" w:rsidRDefault="00EA164A" w:rsidP="00EA164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A164A">
              <w:rPr>
                <w:rFonts w:ascii="Corbel" w:hAnsi="Corbel"/>
                <w:b w:val="0"/>
                <w:smallCaps w:val="0"/>
                <w:szCs w:val="24"/>
              </w:rPr>
              <w:t>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 w:rsidRPr="00EA164A"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2</w:t>
            </w:r>
          </w:p>
        </w:tc>
      </w:tr>
    </w:tbl>
    <w:p w14:paraId="0BF588C8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58D0C43" w14:textId="77777777" w:rsidR="0085747A" w:rsidRPr="00B169DF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3.3</w:t>
      </w:r>
      <w:r w:rsidR="001D7B54" w:rsidRPr="00B169DF">
        <w:rPr>
          <w:rFonts w:ascii="Corbel" w:hAnsi="Corbel"/>
          <w:b/>
          <w:sz w:val="24"/>
          <w:szCs w:val="24"/>
        </w:rPr>
        <w:t xml:space="preserve"> </w:t>
      </w:r>
      <w:r w:rsidR="0085747A" w:rsidRPr="00B169DF">
        <w:rPr>
          <w:rFonts w:ascii="Corbel" w:hAnsi="Corbel"/>
          <w:b/>
          <w:sz w:val="24"/>
          <w:szCs w:val="24"/>
        </w:rPr>
        <w:t>T</w:t>
      </w:r>
      <w:r w:rsidR="001D7B54" w:rsidRPr="00B169DF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B169DF">
        <w:rPr>
          <w:rFonts w:ascii="Corbel" w:hAnsi="Corbel"/>
          <w:sz w:val="24"/>
          <w:szCs w:val="24"/>
        </w:rPr>
        <w:t xml:space="preserve">  </w:t>
      </w:r>
    </w:p>
    <w:p w14:paraId="6F1C5B9A" w14:textId="77777777" w:rsidR="0085747A" w:rsidRPr="00B169DF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Problematyka wykładu </w:t>
      </w:r>
    </w:p>
    <w:p w14:paraId="2DF3070D" w14:textId="77777777" w:rsidR="00675843" w:rsidRPr="00B169DF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58E316B6" w14:textId="77777777" w:rsidTr="00FD4B3A">
        <w:tc>
          <w:tcPr>
            <w:tcW w:w="9520" w:type="dxa"/>
          </w:tcPr>
          <w:p w14:paraId="5F624AF9" w14:textId="77777777"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B169DF" w14:paraId="491CCF59" w14:textId="77777777" w:rsidTr="00FD4B3A">
        <w:tc>
          <w:tcPr>
            <w:tcW w:w="9520" w:type="dxa"/>
          </w:tcPr>
          <w:p w14:paraId="1AEB1F4F" w14:textId="77777777"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48E167D2" w14:textId="77777777"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0A58D003" w14:textId="77777777" w:rsidR="0085747A" w:rsidRPr="00B169DF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Problematyka ćwiczeń, konwersator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Pr="00B169DF">
        <w:rPr>
          <w:rFonts w:ascii="Corbel" w:hAnsi="Corbel"/>
          <w:sz w:val="24"/>
          <w:szCs w:val="24"/>
        </w:rPr>
        <w:t>, laborator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="009F4610" w:rsidRPr="00B169DF">
        <w:rPr>
          <w:rFonts w:ascii="Corbel" w:hAnsi="Corbel"/>
          <w:sz w:val="24"/>
          <w:szCs w:val="24"/>
        </w:rPr>
        <w:t xml:space="preserve">, </w:t>
      </w:r>
      <w:r w:rsidRPr="00B169DF">
        <w:rPr>
          <w:rFonts w:ascii="Corbel" w:hAnsi="Corbel"/>
          <w:sz w:val="24"/>
          <w:szCs w:val="24"/>
        </w:rPr>
        <w:t xml:space="preserve">zajęć praktycznych </w:t>
      </w:r>
    </w:p>
    <w:p w14:paraId="0C30CC13" w14:textId="77777777" w:rsidR="0085747A" w:rsidRPr="00B169DF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09"/>
        <w:gridCol w:w="11"/>
      </w:tblGrid>
      <w:tr w:rsidR="00DC582B" w:rsidRPr="009C54AE" w14:paraId="286350A0" w14:textId="77777777" w:rsidTr="00DC582B">
        <w:tc>
          <w:tcPr>
            <w:tcW w:w="9520" w:type="dxa"/>
            <w:gridSpan w:val="2"/>
          </w:tcPr>
          <w:p w14:paraId="6A7F155C" w14:textId="77777777" w:rsidR="00DC582B" w:rsidRPr="00D86EB5" w:rsidRDefault="00DC582B" w:rsidP="00697762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D86EB5">
              <w:rPr>
                <w:rFonts w:ascii="Corbel" w:hAnsi="Corbel"/>
                <w:sz w:val="24"/>
                <w:szCs w:val="24"/>
              </w:rPr>
              <w:t>Treści merytoryczne</w:t>
            </w:r>
            <w:r>
              <w:rPr>
                <w:rFonts w:ascii="Corbel" w:hAnsi="Corbel"/>
                <w:sz w:val="24"/>
                <w:szCs w:val="24"/>
              </w:rPr>
              <w:t>:</w:t>
            </w:r>
          </w:p>
        </w:tc>
      </w:tr>
      <w:tr w:rsidR="00DC582B" w:rsidRPr="009C54AE" w14:paraId="2589DC71" w14:textId="77777777" w:rsidTr="00DC582B">
        <w:tc>
          <w:tcPr>
            <w:tcW w:w="9520" w:type="dxa"/>
            <w:gridSpan w:val="2"/>
          </w:tcPr>
          <w:p w14:paraId="0518DAAD" w14:textId="5907EC6C" w:rsidR="00DC582B" w:rsidRPr="009C54AE" w:rsidRDefault="00DC582B" w:rsidP="0069776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Zasady przygotowania w</w:t>
            </w:r>
            <w:r w:rsidRPr="00B116CC">
              <w:rPr>
                <w:rFonts w:ascii="Corbel" w:hAnsi="Corbel"/>
                <w:sz w:val="24"/>
                <w:szCs w:val="24"/>
              </w:rPr>
              <w:t>yst</w:t>
            </w:r>
            <w:r>
              <w:rPr>
                <w:rFonts w:ascii="Corbel" w:hAnsi="Corbel"/>
                <w:sz w:val="24"/>
                <w:szCs w:val="24"/>
              </w:rPr>
              <w:t>ąpień publicznych</w:t>
            </w:r>
          </w:p>
        </w:tc>
      </w:tr>
      <w:tr w:rsidR="00DC582B" w:rsidRPr="009C54AE" w14:paraId="4160CE48" w14:textId="77777777" w:rsidTr="00DC582B">
        <w:tc>
          <w:tcPr>
            <w:tcW w:w="9520" w:type="dxa"/>
            <w:gridSpan w:val="2"/>
          </w:tcPr>
          <w:p w14:paraId="34DA9A5E" w14:textId="77777777" w:rsidR="00DC582B" w:rsidRPr="009C54AE" w:rsidRDefault="00DC582B" w:rsidP="0069776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Treść i struktura prezentacji </w:t>
            </w:r>
          </w:p>
        </w:tc>
      </w:tr>
      <w:tr w:rsidR="00DC582B" w:rsidRPr="009C54AE" w14:paraId="7429FC45" w14:textId="77777777" w:rsidTr="00DC582B">
        <w:tc>
          <w:tcPr>
            <w:tcW w:w="9520" w:type="dxa"/>
            <w:gridSpan w:val="2"/>
          </w:tcPr>
          <w:p w14:paraId="39D67A98" w14:textId="77777777" w:rsidR="00DC582B" w:rsidRPr="009C54AE" w:rsidRDefault="00DC582B" w:rsidP="0069776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 xml:space="preserve">Narracja i wykorzystanie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storytellingu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w prezentacjach publicznych</w:t>
            </w:r>
          </w:p>
        </w:tc>
      </w:tr>
      <w:tr w:rsidR="00DC582B" w:rsidRPr="009C54AE" w14:paraId="223C5748" w14:textId="77777777" w:rsidTr="00DC582B">
        <w:tc>
          <w:tcPr>
            <w:tcW w:w="9520" w:type="dxa"/>
            <w:gridSpan w:val="2"/>
          </w:tcPr>
          <w:p w14:paraId="09BFE838" w14:textId="77777777" w:rsidR="00DC582B" w:rsidRPr="009C54AE" w:rsidRDefault="00DC582B" w:rsidP="0069776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Przygotowanie do wystąpienia publicznego i sposoby radzenia sobie z tremą</w:t>
            </w:r>
          </w:p>
        </w:tc>
      </w:tr>
      <w:tr w:rsidR="00DC582B" w:rsidRPr="009C54AE" w14:paraId="464CAB39" w14:textId="77777777" w:rsidTr="00DC582B">
        <w:tc>
          <w:tcPr>
            <w:tcW w:w="9520" w:type="dxa"/>
            <w:gridSpan w:val="2"/>
          </w:tcPr>
          <w:p w14:paraId="7FED1BB3" w14:textId="77777777" w:rsidR="00DC582B" w:rsidRPr="009C54AE" w:rsidRDefault="00DC582B" w:rsidP="0069776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Wygłaszanie przemówień i angażowanie publiczności</w:t>
            </w:r>
          </w:p>
        </w:tc>
      </w:tr>
      <w:tr w:rsidR="00DC582B" w:rsidRPr="009C54AE" w14:paraId="7DCEFEF2" w14:textId="77777777" w:rsidTr="00DC582B">
        <w:tc>
          <w:tcPr>
            <w:tcW w:w="9520" w:type="dxa"/>
            <w:gridSpan w:val="2"/>
          </w:tcPr>
          <w:p w14:paraId="065173AA" w14:textId="77777777" w:rsidR="00DC582B" w:rsidRPr="009C54AE" w:rsidRDefault="00DC582B" w:rsidP="0069776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Wykorzystanie komunikacji niewerbalnej w tym mowy ciała podczas prezentacji</w:t>
            </w:r>
          </w:p>
        </w:tc>
      </w:tr>
      <w:tr w:rsidR="00DC582B" w:rsidRPr="009C54AE" w14:paraId="65BBC26C" w14:textId="77777777" w:rsidTr="00DC582B">
        <w:tc>
          <w:tcPr>
            <w:tcW w:w="9520" w:type="dxa"/>
            <w:gridSpan w:val="2"/>
          </w:tcPr>
          <w:p w14:paraId="091780FB" w14:textId="613681CD" w:rsidR="00DC582B" w:rsidRPr="009C54AE" w:rsidRDefault="00DC582B" w:rsidP="0069776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Sekrety inspirujących mówców</w:t>
            </w:r>
          </w:p>
        </w:tc>
      </w:tr>
      <w:tr w:rsidR="00DC582B" w:rsidRPr="009C54AE" w14:paraId="022C8F58" w14:textId="77777777" w:rsidTr="00DC582B">
        <w:tc>
          <w:tcPr>
            <w:tcW w:w="9520" w:type="dxa"/>
            <w:gridSpan w:val="2"/>
          </w:tcPr>
          <w:p w14:paraId="6F1E8DA3" w14:textId="1A4B9303" w:rsidR="00DC582B" w:rsidRPr="009C54AE" w:rsidRDefault="00DC582B" w:rsidP="00DC582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sz w:val="24"/>
                <w:szCs w:val="24"/>
              </w:rPr>
              <w:t>Elevator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pitch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jako forma prezentacji</w:t>
            </w:r>
          </w:p>
        </w:tc>
      </w:tr>
      <w:tr w:rsidR="00DC582B" w:rsidRPr="00B169DF" w14:paraId="4E7F24FA" w14:textId="77777777" w:rsidTr="00DC582B">
        <w:trPr>
          <w:gridAfter w:val="1"/>
          <w:wAfter w:w="11" w:type="dxa"/>
        </w:trPr>
        <w:tc>
          <w:tcPr>
            <w:tcW w:w="9509" w:type="dxa"/>
          </w:tcPr>
          <w:p w14:paraId="19D2FEA1" w14:textId="6053A1F2" w:rsidR="00DC582B" w:rsidRPr="00B169DF" w:rsidRDefault="00DC582B" w:rsidP="00DC582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Pitch deck i jego struktura</w:t>
            </w:r>
          </w:p>
        </w:tc>
      </w:tr>
      <w:tr w:rsidR="00DC582B" w:rsidRPr="00B169DF" w14:paraId="528318BC" w14:textId="77777777" w:rsidTr="00DC582B">
        <w:trPr>
          <w:gridAfter w:val="1"/>
          <w:wAfter w:w="11" w:type="dxa"/>
        </w:trPr>
        <w:tc>
          <w:tcPr>
            <w:tcW w:w="9509" w:type="dxa"/>
          </w:tcPr>
          <w:p w14:paraId="7EBA7763" w14:textId="0378A22D" w:rsidR="00DC582B" w:rsidRPr="00B169DF" w:rsidRDefault="00DC582B" w:rsidP="00DC582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Wykorzystanie urządzeń i aplikacji wspierających prezentacje biznesowe</w:t>
            </w:r>
          </w:p>
        </w:tc>
      </w:tr>
    </w:tbl>
    <w:p w14:paraId="4FB2CDEB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9929813" w14:textId="77777777" w:rsidR="0085747A" w:rsidRPr="00B169D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</w:p>
    <w:p w14:paraId="27E0D35E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719750B" w14:textId="77777777" w:rsidR="00E21E7D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b w:val="0"/>
          <w:smallCaps w:val="0"/>
          <w:sz w:val="20"/>
          <w:szCs w:val="20"/>
        </w:rPr>
        <w:t>N</w:t>
      </w:r>
      <w:r w:rsidR="0085747A" w:rsidRPr="00B169DF">
        <w:rPr>
          <w:rFonts w:ascii="Corbel" w:hAnsi="Corbel"/>
          <w:b w:val="0"/>
          <w:smallCaps w:val="0"/>
          <w:sz w:val="20"/>
          <w:szCs w:val="20"/>
        </w:rPr>
        <w:t>p</w:t>
      </w:r>
      <w:r w:rsidR="0085747A" w:rsidRPr="00B169DF">
        <w:rPr>
          <w:rFonts w:ascii="Corbel" w:hAnsi="Corbel"/>
          <w:sz w:val="20"/>
          <w:szCs w:val="20"/>
        </w:rPr>
        <w:t>.:</w:t>
      </w:r>
      <w:r w:rsidR="00923D7D" w:rsidRPr="00B169DF">
        <w:rPr>
          <w:rFonts w:ascii="Corbel" w:hAnsi="Corbel"/>
          <w:sz w:val="20"/>
          <w:szCs w:val="20"/>
        </w:rPr>
        <w:t xml:space="preserve"> </w:t>
      </w:r>
    </w:p>
    <w:p w14:paraId="26AC142B" w14:textId="77777777" w:rsidR="00153C41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z w:val="20"/>
          <w:szCs w:val="20"/>
        </w:rPr>
        <w:t xml:space="preserve"> </w:t>
      </w:r>
      <w:r w:rsidRPr="00B169DF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B169DF">
        <w:rPr>
          <w:rFonts w:ascii="Corbel" w:hAnsi="Corbel"/>
          <w:b w:val="0"/>
          <w:i/>
          <w:smallCaps w:val="0"/>
          <w:sz w:val="20"/>
          <w:szCs w:val="20"/>
        </w:rPr>
        <w:t>: wykład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problemowy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,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wykład z prezentacją multimedialną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metody kształcenia na odległość </w:t>
      </w:r>
    </w:p>
    <w:p w14:paraId="328E8220" w14:textId="77777777" w:rsidR="00153C41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 w:rsidR="009F4610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analiza 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>tekstów z dyskusją,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metoda projektów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(projekt badawczy, wdrożeniowy, praktyczny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grupach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(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rozwiązywanie zadań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dyskusja</w:t>
      </w:r>
      <w:proofErr w:type="gramStart"/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B169DF">
        <w:rPr>
          <w:rFonts w:ascii="Corbel" w:hAnsi="Corbel"/>
          <w:b w:val="0"/>
          <w:i/>
          <w:smallCaps w:val="0"/>
          <w:sz w:val="20"/>
          <w:szCs w:val="20"/>
        </w:rPr>
        <w:t>gry</w:t>
      </w:r>
      <w:proofErr w:type="gramEnd"/>
      <w:r w:rsidR="001718A7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dydaktyczne,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metody kształcenia na odległość </w:t>
      </w:r>
    </w:p>
    <w:p w14:paraId="2022CA90" w14:textId="77777777" w:rsidR="0085747A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Laboratorium: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wykonywanie doświadczeń, projektowanie doświadczeń</w:t>
      </w:r>
      <w:r w:rsidR="00BF2C41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</w:p>
    <w:p w14:paraId="71C1ADFB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DCAE7E6" w14:textId="37F3012E" w:rsidR="00E960BB" w:rsidRPr="00DC582B" w:rsidRDefault="00DC582B" w:rsidP="00DC582B">
      <w:pPr>
        <w:spacing w:line="240" w:lineRule="auto"/>
        <w:jc w:val="both"/>
        <w:rPr>
          <w:rFonts w:ascii="Corbel" w:hAnsi="Corbel"/>
          <w:sz w:val="24"/>
          <w:szCs w:val="24"/>
        </w:rPr>
      </w:pPr>
      <w:r w:rsidRPr="00DC582B">
        <w:rPr>
          <w:rFonts w:ascii="Corbel" w:hAnsi="Corbel"/>
          <w:sz w:val="24"/>
          <w:szCs w:val="24"/>
        </w:rPr>
        <w:t>Wykład konwersatoryjny z prezentacją multimedialną, praca w grupach (rozwiązywanie postawionych zadań, dyskusja), studium przypadku, metody kształcenia na odległość.</w:t>
      </w:r>
    </w:p>
    <w:p w14:paraId="6C2F4F46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E011FD8" w14:textId="77777777"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  <w:r w:rsidR="009F4610" w:rsidRPr="00B169DF">
        <w:rPr>
          <w:rFonts w:ascii="Corbel" w:hAnsi="Corbel"/>
          <w:smallCaps w:val="0"/>
          <w:szCs w:val="24"/>
        </w:rPr>
        <w:t xml:space="preserve"> </w:t>
      </w:r>
    </w:p>
    <w:p w14:paraId="3C2FA591" w14:textId="77777777"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AEF8E82" w14:textId="77777777" w:rsidR="0085747A" w:rsidRPr="00B169D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p w14:paraId="233ADB1C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B169DF" w14:paraId="2D6955E6" w14:textId="77777777" w:rsidTr="00DC582B">
        <w:tc>
          <w:tcPr>
            <w:tcW w:w="1962" w:type="dxa"/>
            <w:vAlign w:val="center"/>
          </w:tcPr>
          <w:p w14:paraId="23F47865" w14:textId="77777777" w:rsidR="0085747A" w:rsidRPr="00B169DF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74BB8F82" w14:textId="77777777" w:rsidR="0085747A" w:rsidRPr="00B169DF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5A7D5FBE" w14:textId="77777777" w:rsidR="0085747A" w:rsidRPr="00B169DF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16CEDD0F" w14:textId="77777777" w:rsidR="00923D7D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1903448B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DC582B" w:rsidRPr="00B169DF" w14:paraId="536289A8" w14:textId="77777777" w:rsidTr="00DC582B">
        <w:tc>
          <w:tcPr>
            <w:tcW w:w="1962" w:type="dxa"/>
          </w:tcPr>
          <w:p w14:paraId="3D112462" w14:textId="02A126B1" w:rsidR="00DC582B" w:rsidRPr="00B169DF" w:rsidRDefault="00DC582B" w:rsidP="00DC582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5441" w:type="dxa"/>
          </w:tcPr>
          <w:p w14:paraId="55AD968C" w14:textId="7B55F989" w:rsidR="00DC582B" w:rsidRPr="00B169DF" w:rsidRDefault="00DC582B" w:rsidP="00DC582B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Praca</w:t>
            </w:r>
            <w:r w:rsidRPr="00541BDA">
              <w:rPr>
                <w:rFonts w:ascii="Corbel" w:hAnsi="Corbel"/>
                <w:b w:val="0"/>
                <w:smallCaps w:val="0"/>
                <w:szCs w:val="24"/>
              </w:rPr>
              <w:t xml:space="preserve"> pisemn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a</w:t>
            </w:r>
            <w:r w:rsidRPr="00541BDA">
              <w:rPr>
                <w:rFonts w:ascii="Corbel" w:hAnsi="Corbel"/>
                <w:b w:val="0"/>
                <w:smallCaps w:val="0"/>
                <w:szCs w:val="24"/>
              </w:rPr>
              <w:t xml:space="preserve"> w formie testu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obserwacja w trakcie zajęć</w:t>
            </w:r>
          </w:p>
        </w:tc>
        <w:tc>
          <w:tcPr>
            <w:tcW w:w="2117" w:type="dxa"/>
          </w:tcPr>
          <w:p w14:paraId="7F75559E" w14:textId="2C53078A" w:rsidR="00DC582B" w:rsidRPr="00B169DF" w:rsidRDefault="00DC582B" w:rsidP="00DC582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Ć</w:t>
            </w:r>
            <w:r w:rsidRPr="004F676A"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proofErr w:type="spellEnd"/>
          </w:p>
        </w:tc>
      </w:tr>
      <w:tr w:rsidR="00DC582B" w:rsidRPr="00B169DF" w14:paraId="393F7A46" w14:textId="77777777" w:rsidTr="00DC582B">
        <w:tc>
          <w:tcPr>
            <w:tcW w:w="1962" w:type="dxa"/>
          </w:tcPr>
          <w:p w14:paraId="0647C43B" w14:textId="42BFEC63" w:rsidR="00DC582B" w:rsidRPr="00B169DF" w:rsidRDefault="00DC582B" w:rsidP="00DC582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441" w:type="dxa"/>
          </w:tcPr>
          <w:p w14:paraId="0A3FC8E1" w14:textId="57DC7398" w:rsidR="00DC582B" w:rsidRPr="00B169DF" w:rsidRDefault="00DC582B" w:rsidP="00DC582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Praca</w:t>
            </w:r>
            <w:r w:rsidRPr="00541BDA">
              <w:rPr>
                <w:rFonts w:ascii="Corbel" w:hAnsi="Corbel"/>
                <w:b w:val="0"/>
                <w:smallCaps w:val="0"/>
                <w:szCs w:val="24"/>
              </w:rPr>
              <w:t xml:space="preserve"> pisemn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a</w:t>
            </w:r>
            <w:r w:rsidRPr="00541BDA">
              <w:rPr>
                <w:rFonts w:ascii="Corbel" w:hAnsi="Corbel"/>
                <w:b w:val="0"/>
                <w:smallCaps w:val="0"/>
                <w:szCs w:val="24"/>
              </w:rPr>
              <w:t xml:space="preserve"> w formie testu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obserwacja w trakcie zajęć</w:t>
            </w:r>
          </w:p>
        </w:tc>
        <w:tc>
          <w:tcPr>
            <w:tcW w:w="2117" w:type="dxa"/>
          </w:tcPr>
          <w:p w14:paraId="4C0A111E" w14:textId="3F4B820F" w:rsidR="00DC582B" w:rsidRPr="00B169DF" w:rsidRDefault="00DC582B" w:rsidP="00DC582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4F676A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</w:p>
        </w:tc>
      </w:tr>
      <w:tr w:rsidR="00DC582B" w:rsidRPr="00B169DF" w14:paraId="05B30ED3" w14:textId="77777777" w:rsidTr="00DC582B">
        <w:tc>
          <w:tcPr>
            <w:tcW w:w="1962" w:type="dxa"/>
          </w:tcPr>
          <w:p w14:paraId="1FF0FBDE" w14:textId="4EC94C3F" w:rsidR="00DC582B" w:rsidRPr="00B169DF" w:rsidRDefault="00DC582B" w:rsidP="00DC582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441" w:type="dxa"/>
          </w:tcPr>
          <w:p w14:paraId="7AFB3BCD" w14:textId="1B7EDBB7" w:rsidR="00DC582B" w:rsidRPr="00B169DF" w:rsidRDefault="00DC582B" w:rsidP="00DC582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Ocena aktywności podczas zajęć, obserwacja w trakcie zajęć</w:t>
            </w:r>
          </w:p>
        </w:tc>
        <w:tc>
          <w:tcPr>
            <w:tcW w:w="2117" w:type="dxa"/>
          </w:tcPr>
          <w:p w14:paraId="1332249B" w14:textId="6CBFB240" w:rsidR="00DC582B" w:rsidRPr="00B169DF" w:rsidRDefault="00DC582B" w:rsidP="00DC582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4F676A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</w:p>
        </w:tc>
      </w:tr>
      <w:tr w:rsidR="00DC582B" w:rsidRPr="00B169DF" w14:paraId="179A4C68" w14:textId="77777777" w:rsidTr="00DC582B">
        <w:tc>
          <w:tcPr>
            <w:tcW w:w="1962" w:type="dxa"/>
          </w:tcPr>
          <w:p w14:paraId="44230500" w14:textId="112638FD" w:rsidR="00DC582B" w:rsidRPr="00B169DF" w:rsidRDefault="00DC582B" w:rsidP="00DC582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441" w:type="dxa"/>
          </w:tcPr>
          <w:p w14:paraId="0E83B1E3" w14:textId="0264FF6E" w:rsidR="00DC582B" w:rsidRPr="00B169DF" w:rsidRDefault="00DC582B" w:rsidP="00DC582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Ocena aktywności podczas zajęć, obserwacja w trakcie zajęć</w:t>
            </w:r>
          </w:p>
        </w:tc>
        <w:tc>
          <w:tcPr>
            <w:tcW w:w="2117" w:type="dxa"/>
          </w:tcPr>
          <w:p w14:paraId="6D4BFF9E" w14:textId="77A7D74E" w:rsidR="00DC582B" w:rsidRPr="00B169DF" w:rsidRDefault="00DC582B" w:rsidP="00DC582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4F676A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</w:p>
        </w:tc>
      </w:tr>
      <w:tr w:rsidR="00DC582B" w:rsidRPr="00B169DF" w14:paraId="5C1B45F6" w14:textId="77777777" w:rsidTr="00DC582B">
        <w:tc>
          <w:tcPr>
            <w:tcW w:w="1962" w:type="dxa"/>
          </w:tcPr>
          <w:p w14:paraId="1571FCF0" w14:textId="7CFBBBF4" w:rsidR="00DC582B" w:rsidRPr="00B169DF" w:rsidRDefault="00DC582B" w:rsidP="00DC582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441" w:type="dxa"/>
          </w:tcPr>
          <w:p w14:paraId="51013DC8" w14:textId="606670B5" w:rsidR="00DC582B" w:rsidRPr="00B169DF" w:rsidRDefault="00DC582B" w:rsidP="00DC582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Ocena aktywności podczas zajęć, obserwacja w trakcie zajęć</w:t>
            </w:r>
          </w:p>
        </w:tc>
        <w:tc>
          <w:tcPr>
            <w:tcW w:w="2117" w:type="dxa"/>
          </w:tcPr>
          <w:p w14:paraId="37ABFD25" w14:textId="54FEAD57" w:rsidR="00DC582B" w:rsidRPr="00B169DF" w:rsidRDefault="00DC582B" w:rsidP="00DC582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</w:p>
        </w:tc>
      </w:tr>
    </w:tbl>
    <w:p w14:paraId="5342A91E" w14:textId="77777777" w:rsidR="00923D7D" w:rsidRPr="00B169DF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F5ECDFF" w14:textId="77777777"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B169DF">
        <w:rPr>
          <w:rFonts w:ascii="Corbel" w:hAnsi="Corbel"/>
          <w:smallCaps w:val="0"/>
          <w:szCs w:val="24"/>
        </w:rPr>
        <w:t xml:space="preserve"> </w:t>
      </w:r>
    </w:p>
    <w:p w14:paraId="33119145" w14:textId="77777777" w:rsidR="00923D7D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6D8D1FAC" w14:textId="77777777" w:rsidTr="00923D7D">
        <w:tc>
          <w:tcPr>
            <w:tcW w:w="9670" w:type="dxa"/>
          </w:tcPr>
          <w:p w14:paraId="2E1FC679" w14:textId="77777777" w:rsidR="00DC582B" w:rsidRPr="00DC582B" w:rsidRDefault="00DC582B" w:rsidP="00DC582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C582B">
              <w:rPr>
                <w:rFonts w:ascii="Corbel" w:hAnsi="Corbel"/>
                <w:b w:val="0"/>
                <w:smallCaps w:val="0"/>
                <w:szCs w:val="24"/>
              </w:rPr>
              <w:t>Zaliczenie ćwiczeń: 40% oceny stanowi wynik pracy pisemnej w formie testu, 40% ocena za przygotowanie i przeprowadzenie wystąpienia publicznego, 20% ocena za aktywność podczas zajęć.</w:t>
            </w:r>
          </w:p>
          <w:p w14:paraId="140DDB43" w14:textId="77777777" w:rsidR="00DC582B" w:rsidRPr="00DC582B" w:rsidRDefault="00DC582B" w:rsidP="00DC582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C582B">
              <w:rPr>
                <w:rFonts w:ascii="Corbel" w:hAnsi="Corbel"/>
                <w:b w:val="0"/>
                <w:smallCaps w:val="0"/>
                <w:szCs w:val="24"/>
              </w:rPr>
              <w:t xml:space="preserve">Punkty uzyskane za test oraz za wystąpienie podczas zajęć przeliczane są na procenty, którym odpowiadają oceny: </w:t>
            </w:r>
          </w:p>
          <w:p w14:paraId="72A161DE" w14:textId="77777777" w:rsidR="00DC582B" w:rsidRPr="00DC582B" w:rsidRDefault="00DC582B" w:rsidP="00DC582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C582B">
              <w:rPr>
                <w:rFonts w:ascii="Corbel" w:hAnsi="Corbel"/>
                <w:b w:val="0"/>
                <w:smallCaps w:val="0"/>
                <w:szCs w:val="24"/>
              </w:rPr>
              <w:t xml:space="preserve">do 50% - niedostateczny, </w:t>
            </w:r>
          </w:p>
          <w:p w14:paraId="34347B42" w14:textId="77777777" w:rsidR="00DC582B" w:rsidRPr="00DC582B" w:rsidRDefault="00DC582B" w:rsidP="00DC582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C582B">
              <w:rPr>
                <w:rFonts w:ascii="Corbel" w:hAnsi="Corbel"/>
                <w:b w:val="0"/>
                <w:smallCaps w:val="0"/>
                <w:szCs w:val="24"/>
              </w:rPr>
              <w:t xml:space="preserve">51% - 60% - dostateczny, </w:t>
            </w:r>
          </w:p>
          <w:p w14:paraId="5C696552" w14:textId="77777777" w:rsidR="00DC582B" w:rsidRPr="00DC582B" w:rsidRDefault="00DC582B" w:rsidP="00DC582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C582B">
              <w:rPr>
                <w:rFonts w:ascii="Corbel" w:hAnsi="Corbel"/>
                <w:b w:val="0"/>
                <w:smallCaps w:val="0"/>
                <w:szCs w:val="24"/>
              </w:rPr>
              <w:t xml:space="preserve">61% - 70% - dostateczny plus, </w:t>
            </w:r>
          </w:p>
          <w:p w14:paraId="5260EC88" w14:textId="77777777" w:rsidR="00DC582B" w:rsidRPr="00DC582B" w:rsidRDefault="00DC582B" w:rsidP="00DC582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C582B">
              <w:rPr>
                <w:rFonts w:ascii="Corbel" w:hAnsi="Corbel"/>
                <w:b w:val="0"/>
                <w:smallCaps w:val="0"/>
                <w:szCs w:val="24"/>
              </w:rPr>
              <w:t xml:space="preserve">71% - 80% - dobry, </w:t>
            </w:r>
          </w:p>
          <w:p w14:paraId="6B5EECE7" w14:textId="77777777" w:rsidR="00DC582B" w:rsidRPr="00DC582B" w:rsidRDefault="00DC582B" w:rsidP="00DC582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C582B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81% </w:t>
            </w:r>
            <w:proofErr w:type="gramStart"/>
            <w:r w:rsidRPr="00DC582B">
              <w:rPr>
                <w:rFonts w:ascii="Corbel" w:hAnsi="Corbel"/>
                <w:b w:val="0"/>
                <w:smallCaps w:val="0"/>
                <w:szCs w:val="24"/>
              </w:rPr>
              <w:t>-  90</w:t>
            </w:r>
            <w:proofErr w:type="gramEnd"/>
            <w:r w:rsidRPr="00DC582B">
              <w:rPr>
                <w:rFonts w:ascii="Corbel" w:hAnsi="Corbel"/>
                <w:b w:val="0"/>
                <w:smallCaps w:val="0"/>
                <w:szCs w:val="24"/>
              </w:rPr>
              <w:t xml:space="preserve">% - dobry plus, </w:t>
            </w:r>
          </w:p>
          <w:p w14:paraId="33B34F68" w14:textId="77777777" w:rsidR="00DC582B" w:rsidRPr="00DC582B" w:rsidRDefault="00DC582B" w:rsidP="00DC582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C582B">
              <w:rPr>
                <w:rFonts w:ascii="Corbel" w:hAnsi="Corbel"/>
                <w:b w:val="0"/>
                <w:smallCaps w:val="0"/>
                <w:szCs w:val="24"/>
              </w:rPr>
              <w:t xml:space="preserve">91% </w:t>
            </w:r>
            <w:proofErr w:type="gramStart"/>
            <w:r w:rsidRPr="00DC582B">
              <w:rPr>
                <w:rFonts w:ascii="Corbel" w:hAnsi="Corbel"/>
                <w:b w:val="0"/>
                <w:smallCaps w:val="0"/>
                <w:szCs w:val="24"/>
              </w:rPr>
              <w:t>-  100</w:t>
            </w:r>
            <w:proofErr w:type="gramEnd"/>
            <w:r w:rsidRPr="00DC582B">
              <w:rPr>
                <w:rFonts w:ascii="Corbel" w:hAnsi="Corbel"/>
                <w:b w:val="0"/>
                <w:smallCaps w:val="0"/>
                <w:szCs w:val="24"/>
              </w:rPr>
              <w:t>% - bardzo dobry</w:t>
            </w:r>
          </w:p>
          <w:p w14:paraId="677AD012" w14:textId="0EA5681F" w:rsidR="0085747A" w:rsidRPr="00B169DF" w:rsidRDefault="00DC582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C582B">
              <w:rPr>
                <w:rFonts w:ascii="Corbel" w:hAnsi="Corbel"/>
                <w:b w:val="0"/>
                <w:smallCaps w:val="0"/>
                <w:szCs w:val="24"/>
              </w:rPr>
              <w:t>Ocena za aktywność odpowiada liczbie indywidualnych aktywności studenta w trakcie ćwiczeń: ocena 5 – za co najmniej 3 wystąpienia, 4 – za co najmniej 2 wystąpienia, 3 – za co najmniej jedno wystąpienie. Jeśli student nie zabiera głosu do ustalenia oceny końcowej przyjmuje się wartość 0.</w:t>
            </w:r>
          </w:p>
        </w:tc>
      </w:tr>
    </w:tbl>
    <w:p w14:paraId="5A050138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D0CA53A" w14:textId="77777777" w:rsidR="009F4610" w:rsidRPr="00B169D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392B5A6B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B169DF" w14:paraId="379FA484" w14:textId="77777777" w:rsidTr="00DC582B">
        <w:tc>
          <w:tcPr>
            <w:tcW w:w="4902" w:type="dxa"/>
            <w:vAlign w:val="center"/>
          </w:tcPr>
          <w:p w14:paraId="4F388520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18" w:type="dxa"/>
            <w:vAlign w:val="center"/>
          </w:tcPr>
          <w:p w14:paraId="4657F6B0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B169DF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DC582B" w:rsidRPr="00B169DF" w14:paraId="3890ECF6" w14:textId="77777777" w:rsidTr="00DC582B">
        <w:tc>
          <w:tcPr>
            <w:tcW w:w="4902" w:type="dxa"/>
          </w:tcPr>
          <w:p w14:paraId="027728FC" w14:textId="77777777" w:rsidR="00DC582B" w:rsidRPr="00B169DF" w:rsidRDefault="00DC582B" w:rsidP="00DC582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Godziny z harmonogramu studiów</w:t>
            </w:r>
          </w:p>
        </w:tc>
        <w:tc>
          <w:tcPr>
            <w:tcW w:w="4618" w:type="dxa"/>
          </w:tcPr>
          <w:p w14:paraId="306BF489" w14:textId="233DD605" w:rsidR="00DC582B" w:rsidRPr="00B169DF" w:rsidRDefault="00DC582B" w:rsidP="00DC582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DC582B" w:rsidRPr="00B169DF" w14:paraId="394B0CE8" w14:textId="77777777" w:rsidTr="00DC582B">
        <w:tc>
          <w:tcPr>
            <w:tcW w:w="4902" w:type="dxa"/>
          </w:tcPr>
          <w:p w14:paraId="2ADF64E6" w14:textId="77777777" w:rsidR="00DC582B" w:rsidRPr="00B169DF" w:rsidRDefault="00DC582B" w:rsidP="00DC582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Inne z udziałem nauczyciela akademickiego</w:t>
            </w:r>
          </w:p>
          <w:p w14:paraId="572E82A0" w14:textId="77777777" w:rsidR="00DC582B" w:rsidRPr="00B169DF" w:rsidRDefault="00DC582B" w:rsidP="00DC582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18" w:type="dxa"/>
          </w:tcPr>
          <w:p w14:paraId="2E56215F" w14:textId="16483BEF" w:rsidR="00DC582B" w:rsidRPr="00B169DF" w:rsidRDefault="00DC582B" w:rsidP="00DC582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DC582B" w:rsidRPr="00B169DF" w14:paraId="699FF770" w14:textId="77777777" w:rsidTr="00DC582B">
        <w:tc>
          <w:tcPr>
            <w:tcW w:w="4902" w:type="dxa"/>
          </w:tcPr>
          <w:p w14:paraId="0F3B007E" w14:textId="77777777" w:rsidR="00DC582B" w:rsidRPr="00B169DF" w:rsidRDefault="00DC582B" w:rsidP="00DC582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B169DF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B169DF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14:paraId="658E9DF0" w14:textId="77777777" w:rsidR="00DC582B" w:rsidRPr="00B169DF" w:rsidRDefault="00DC582B" w:rsidP="00DC582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18" w:type="dxa"/>
          </w:tcPr>
          <w:p w14:paraId="2B4DFAEC" w14:textId="0ABEB13D" w:rsidR="00DC582B" w:rsidRPr="00B169DF" w:rsidRDefault="00DC582B" w:rsidP="00DC582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43</w:t>
            </w:r>
          </w:p>
        </w:tc>
      </w:tr>
      <w:tr w:rsidR="00DC582B" w:rsidRPr="00B169DF" w14:paraId="17CD7268" w14:textId="77777777" w:rsidTr="00DC582B">
        <w:tc>
          <w:tcPr>
            <w:tcW w:w="4902" w:type="dxa"/>
          </w:tcPr>
          <w:p w14:paraId="38E47D5F" w14:textId="77777777" w:rsidR="00DC582B" w:rsidRPr="00B169DF" w:rsidRDefault="00DC582B" w:rsidP="00DC582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18" w:type="dxa"/>
          </w:tcPr>
          <w:p w14:paraId="30AA7EC1" w14:textId="75E32437" w:rsidR="00DC582B" w:rsidRPr="00B169DF" w:rsidRDefault="00DC582B" w:rsidP="00DC582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DC582B" w:rsidRPr="00B169DF" w14:paraId="47FCC239" w14:textId="77777777" w:rsidTr="00DC582B">
        <w:tc>
          <w:tcPr>
            <w:tcW w:w="4902" w:type="dxa"/>
          </w:tcPr>
          <w:p w14:paraId="3FAAAD6A" w14:textId="77777777" w:rsidR="00DC582B" w:rsidRPr="00B169DF" w:rsidRDefault="00DC582B" w:rsidP="00DC582B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18" w:type="dxa"/>
          </w:tcPr>
          <w:p w14:paraId="11CB86BD" w14:textId="25F13A82" w:rsidR="00DC582B" w:rsidRPr="00B169DF" w:rsidRDefault="00DC582B" w:rsidP="00DC582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46B3DC13" w14:textId="77777777" w:rsidR="0085747A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B169DF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7D0E96CC" w14:textId="77777777" w:rsidR="003E1941" w:rsidRPr="00B169DF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3BBFE68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14:paraId="4E1B9DA5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B169DF" w14:paraId="0944BED3" w14:textId="77777777" w:rsidTr="0071620A">
        <w:trPr>
          <w:trHeight w:val="397"/>
        </w:trPr>
        <w:tc>
          <w:tcPr>
            <w:tcW w:w="3544" w:type="dxa"/>
          </w:tcPr>
          <w:p w14:paraId="147B8FD2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63492CB3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B169DF" w14:paraId="05C3C35A" w14:textId="77777777" w:rsidTr="0071620A">
        <w:trPr>
          <w:trHeight w:val="397"/>
        </w:trPr>
        <w:tc>
          <w:tcPr>
            <w:tcW w:w="3544" w:type="dxa"/>
          </w:tcPr>
          <w:p w14:paraId="2D59586E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57A23B24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4229FD0E" w14:textId="77777777" w:rsidR="003E1941" w:rsidRPr="00B169DF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FDDE61D" w14:textId="77777777" w:rsidR="0085747A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  <w:r w:rsidRPr="00B169DF">
        <w:rPr>
          <w:rFonts w:ascii="Corbel" w:hAnsi="Corbel"/>
          <w:smallCaps w:val="0"/>
          <w:szCs w:val="24"/>
        </w:rPr>
        <w:t xml:space="preserve"> </w:t>
      </w:r>
    </w:p>
    <w:p w14:paraId="5ED1D32E" w14:textId="77777777" w:rsidR="00675843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72"/>
      </w:tblGrid>
      <w:tr w:rsidR="0085747A" w:rsidRPr="00B169DF" w14:paraId="2A354ACF" w14:textId="77777777" w:rsidTr="00FD4B3A">
        <w:trPr>
          <w:trHeight w:val="397"/>
        </w:trPr>
        <w:tc>
          <w:tcPr>
            <w:tcW w:w="9072" w:type="dxa"/>
          </w:tcPr>
          <w:p w14:paraId="4C8BC7AB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  <w:r w:rsidR="00DC582B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  <w:p w14:paraId="72D82B8A" w14:textId="185BEA7A" w:rsidR="00DC582B" w:rsidRDefault="00DC582B" w:rsidP="00DC582B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 w:rsidRPr="00DC582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Kutnyj</w:t>
            </w:r>
            <w:proofErr w:type="spellEnd"/>
            <w:r w:rsidRPr="00DC582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P.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</w:t>
            </w:r>
            <w:r w:rsidRPr="00DC582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Sztuka autoprezentacji i wystąpień publicznych. Na żywo i online,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PWN </w:t>
            </w:r>
            <w:r w:rsidRPr="00DC582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Warsz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a</w:t>
            </w:r>
            <w:r w:rsidRPr="00DC582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wa 2021.</w:t>
            </w:r>
          </w:p>
          <w:p w14:paraId="329F7416" w14:textId="7A90B1CF" w:rsidR="00DC582B" w:rsidRPr="00B169DF" w:rsidRDefault="00DC582B" w:rsidP="00DC582B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Trojanowski M., </w:t>
            </w:r>
            <w:r w:rsidRPr="00DC582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Prezentacje i wystąpienia w biznesie: istota, uwarunkowania, badania, PWN Warszawa, 2019.</w:t>
            </w:r>
          </w:p>
        </w:tc>
      </w:tr>
      <w:tr w:rsidR="0085747A" w:rsidRPr="00B169DF" w14:paraId="29AC26B1" w14:textId="77777777" w:rsidTr="00FD4B3A">
        <w:trPr>
          <w:trHeight w:val="397"/>
        </w:trPr>
        <w:tc>
          <w:tcPr>
            <w:tcW w:w="9072" w:type="dxa"/>
          </w:tcPr>
          <w:p w14:paraId="1E8D9D46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7D1A7E9F" w14:textId="0619FB4A" w:rsidR="00DC582B" w:rsidRDefault="00DC582B" w:rsidP="00DC582B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C582B">
              <w:rPr>
                <w:rFonts w:ascii="Corbel" w:hAnsi="Corbel"/>
                <w:b w:val="0"/>
                <w:smallCaps w:val="0"/>
                <w:szCs w:val="24"/>
              </w:rPr>
              <w:t xml:space="preserve">M. </w:t>
            </w:r>
            <w:proofErr w:type="spellStart"/>
            <w:r w:rsidRPr="00DC582B">
              <w:rPr>
                <w:rFonts w:ascii="Corbel" w:hAnsi="Corbel"/>
                <w:b w:val="0"/>
                <w:smallCaps w:val="0"/>
                <w:szCs w:val="24"/>
              </w:rPr>
              <w:t>Oczkoś</w:t>
            </w:r>
            <w:proofErr w:type="spellEnd"/>
            <w:r w:rsidRPr="00DC582B">
              <w:rPr>
                <w:rFonts w:ascii="Corbel" w:hAnsi="Corbel"/>
                <w:b w:val="0"/>
                <w:smallCaps w:val="0"/>
                <w:szCs w:val="24"/>
              </w:rPr>
              <w:t xml:space="preserve">, Sztuka mówienia. Bez bełkotania i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przynudzania</w:t>
            </w:r>
            <w:r w:rsidRPr="00DC582B">
              <w:rPr>
                <w:rFonts w:ascii="Corbel" w:hAnsi="Corbel"/>
                <w:b w:val="0"/>
                <w:smallCaps w:val="0"/>
                <w:szCs w:val="24"/>
              </w:rPr>
              <w:t>, Wydawnictwo RM, Warszawa 201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3.</w:t>
            </w:r>
          </w:p>
          <w:p w14:paraId="5983A05E" w14:textId="3E0CEA4A" w:rsidR="00DC582B" w:rsidRPr="00FD4B3A" w:rsidRDefault="00DC582B" w:rsidP="009C54AE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C582B">
              <w:rPr>
                <w:rFonts w:ascii="Corbel" w:hAnsi="Corbel"/>
                <w:b w:val="0"/>
                <w:smallCaps w:val="0"/>
                <w:szCs w:val="24"/>
              </w:rPr>
              <w:t xml:space="preserve">Theobald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T. </w:t>
            </w:r>
            <w:r w:rsidRPr="00DC582B">
              <w:rPr>
                <w:rFonts w:ascii="Corbel" w:hAnsi="Corbel"/>
                <w:b w:val="0"/>
                <w:smallCaps w:val="0"/>
                <w:szCs w:val="24"/>
              </w:rPr>
              <w:t>Sztuka prezentacji: rozwiń swoje umiejętności występowania przed publicznością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</w:t>
            </w:r>
            <w:r w:rsidRPr="00DC582B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proofErr w:type="spellStart"/>
            <w:r w:rsidRPr="00DC582B">
              <w:rPr>
                <w:rFonts w:ascii="Corbel" w:hAnsi="Corbel"/>
                <w:b w:val="0"/>
                <w:smallCaps w:val="0"/>
                <w:szCs w:val="24"/>
              </w:rPr>
              <w:t>Lingea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>,</w:t>
            </w:r>
            <w:r w:rsidRPr="00DC582B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proofErr w:type="gramStart"/>
            <w:r w:rsidRPr="00DC582B">
              <w:rPr>
                <w:rFonts w:ascii="Corbel" w:hAnsi="Corbel"/>
                <w:b w:val="0"/>
                <w:smallCaps w:val="0"/>
                <w:szCs w:val="24"/>
              </w:rPr>
              <w:t>Kraków  2020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proofErr w:type="gramEnd"/>
          </w:p>
        </w:tc>
      </w:tr>
    </w:tbl>
    <w:p w14:paraId="4C552765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9D53863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3E120FC" w14:textId="77777777" w:rsidR="0085747A" w:rsidRPr="00B169DF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B169D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81C292" w14:textId="77777777" w:rsidR="005E35F3" w:rsidRDefault="005E35F3" w:rsidP="00C16ABF">
      <w:pPr>
        <w:spacing w:after="0" w:line="240" w:lineRule="auto"/>
      </w:pPr>
      <w:r>
        <w:separator/>
      </w:r>
    </w:p>
  </w:endnote>
  <w:endnote w:type="continuationSeparator" w:id="0">
    <w:p w14:paraId="2DD160F1" w14:textId="77777777" w:rsidR="005E35F3" w:rsidRDefault="005E35F3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B71334" w14:textId="77777777" w:rsidR="005E35F3" w:rsidRDefault="005E35F3" w:rsidP="00C16ABF">
      <w:pPr>
        <w:spacing w:after="0" w:line="240" w:lineRule="auto"/>
      </w:pPr>
      <w:r>
        <w:separator/>
      </w:r>
    </w:p>
  </w:footnote>
  <w:footnote w:type="continuationSeparator" w:id="0">
    <w:p w14:paraId="5E00AEFA" w14:textId="77777777" w:rsidR="005E35F3" w:rsidRDefault="005E35F3" w:rsidP="00C16ABF">
      <w:pPr>
        <w:spacing w:after="0" w:line="240" w:lineRule="auto"/>
      </w:pPr>
      <w:r>
        <w:continuationSeparator/>
      </w:r>
    </w:p>
  </w:footnote>
  <w:footnote w:id="1">
    <w:p w14:paraId="425BFE1F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B9C15E0"/>
    <w:multiLevelType w:val="hybridMultilevel"/>
    <w:tmpl w:val="EEE086F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1671A12"/>
    <w:multiLevelType w:val="hybridMultilevel"/>
    <w:tmpl w:val="4920A3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60215324">
    <w:abstractNumId w:val="0"/>
  </w:num>
  <w:num w:numId="2" w16cid:durableId="900209374">
    <w:abstractNumId w:val="1"/>
  </w:num>
  <w:num w:numId="3" w16cid:durableId="267085694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2ECE"/>
    <w:rsid w:val="00041048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045A1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7F09"/>
    <w:rsid w:val="0018530D"/>
    <w:rsid w:val="00192F37"/>
    <w:rsid w:val="001A70D2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A0A5B"/>
    <w:rsid w:val="003A1176"/>
    <w:rsid w:val="003B00FA"/>
    <w:rsid w:val="003B28C7"/>
    <w:rsid w:val="003C0BAE"/>
    <w:rsid w:val="003D18A9"/>
    <w:rsid w:val="003D6CE2"/>
    <w:rsid w:val="003E1941"/>
    <w:rsid w:val="003E2FE6"/>
    <w:rsid w:val="003E49D5"/>
    <w:rsid w:val="003F205D"/>
    <w:rsid w:val="003F38C0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320E"/>
    <w:rsid w:val="0047598D"/>
    <w:rsid w:val="004840FD"/>
    <w:rsid w:val="00490F7D"/>
    <w:rsid w:val="00491678"/>
    <w:rsid w:val="004968E2"/>
    <w:rsid w:val="004A3EEA"/>
    <w:rsid w:val="004A4D1F"/>
    <w:rsid w:val="004B3F0E"/>
    <w:rsid w:val="004D31C0"/>
    <w:rsid w:val="004D5282"/>
    <w:rsid w:val="004F1551"/>
    <w:rsid w:val="004F55A3"/>
    <w:rsid w:val="0050496F"/>
    <w:rsid w:val="00511744"/>
    <w:rsid w:val="00513B6F"/>
    <w:rsid w:val="00517C63"/>
    <w:rsid w:val="005363C4"/>
    <w:rsid w:val="00536BDE"/>
    <w:rsid w:val="00543ACC"/>
    <w:rsid w:val="0056696D"/>
    <w:rsid w:val="0059484D"/>
    <w:rsid w:val="00595B8E"/>
    <w:rsid w:val="005A0855"/>
    <w:rsid w:val="005A3196"/>
    <w:rsid w:val="005C080F"/>
    <w:rsid w:val="005C55E5"/>
    <w:rsid w:val="005C696A"/>
    <w:rsid w:val="005E35F3"/>
    <w:rsid w:val="005E6E85"/>
    <w:rsid w:val="005F31D2"/>
    <w:rsid w:val="005F41B9"/>
    <w:rsid w:val="005F76A3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70004C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1916"/>
    <w:rsid w:val="00787C2A"/>
    <w:rsid w:val="00790E27"/>
    <w:rsid w:val="007A4022"/>
    <w:rsid w:val="007A6E6E"/>
    <w:rsid w:val="007C3299"/>
    <w:rsid w:val="007C3BCC"/>
    <w:rsid w:val="007C4546"/>
    <w:rsid w:val="007D6E56"/>
    <w:rsid w:val="007F4155"/>
    <w:rsid w:val="0081554D"/>
    <w:rsid w:val="0081707E"/>
    <w:rsid w:val="008449B3"/>
    <w:rsid w:val="008552A2"/>
    <w:rsid w:val="0085747A"/>
    <w:rsid w:val="0087001C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9F6F5E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7A3"/>
    <w:rsid w:val="00AE5FCB"/>
    <w:rsid w:val="00AF2C1E"/>
    <w:rsid w:val="00B06142"/>
    <w:rsid w:val="00B135B1"/>
    <w:rsid w:val="00B1435F"/>
    <w:rsid w:val="00B169DF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E284B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D6897"/>
    <w:rsid w:val="00CE5BAC"/>
    <w:rsid w:val="00CF25BE"/>
    <w:rsid w:val="00CF78ED"/>
    <w:rsid w:val="00D02B25"/>
    <w:rsid w:val="00D02EBA"/>
    <w:rsid w:val="00D17C3C"/>
    <w:rsid w:val="00D26B2C"/>
    <w:rsid w:val="00D3397B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C582B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53EE8"/>
    <w:rsid w:val="00E63348"/>
    <w:rsid w:val="00E742AA"/>
    <w:rsid w:val="00E77E88"/>
    <w:rsid w:val="00E8107D"/>
    <w:rsid w:val="00E960BB"/>
    <w:rsid w:val="00EA164A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7A7B"/>
    <w:rsid w:val="00F526AF"/>
    <w:rsid w:val="00F617C3"/>
    <w:rsid w:val="00F61A26"/>
    <w:rsid w:val="00F667F9"/>
    <w:rsid w:val="00F7066B"/>
    <w:rsid w:val="00F83B28"/>
    <w:rsid w:val="00F86357"/>
    <w:rsid w:val="00F974DA"/>
    <w:rsid w:val="00FA46E5"/>
    <w:rsid w:val="00FB5BFC"/>
    <w:rsid w:val="00FB7DBA"/>
    <w:rsid w:val="00FC1C25"/>
    <w:rsid w:val="00FC3F45"/>
    <w:rsid w:val="00FD4B3A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AFFBA1"/>
  <w15:docId w15:val="{1CC557A5-1979-4A16-8A5B-AE697E3D7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651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0295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952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973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992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408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33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780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280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897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16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507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320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623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266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89E939-AE1B-4008-AD3A-E96A937778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15</TotalTime>
  <Pages>1</Pages>
  <Words>979</Words>
  <Characters>5880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Elżbieta Lencka</cp:lastModifiedBy>
  <cp:revision>8</cp:revision>
  <cp:lastPrinted>2019-02-06T12:12:00Z</cp:lastPrinted>
  <dcterms:created xsi:type="dcterms:W3CDTF">2025-07-03T14:04:00Z</dcterms:created>
  <dcterms:modified xsi:type="dcterms:W3CDTF">2025-12-17T11:16:00Z</dcterms:modified>
</cp:coreProperties>
</file>